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243268" w:rsidRDefault="00744310" w:rsidP="00B856A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B856AD" w:rsidRPr="00B856AD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Льва Толстого, д. </w:t>
      </w:r>
    </w:p>
    <w:p w:rsidR="00B856AD" w:rsidRDefault="00B856AD" w:rsidP="00B856A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5</w:t>
      </w:r>
    </w:p>
    <w:p w:rsidR="00B856AD" w:rsidRDefault="00B856AD" w:rsidP="00B856A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13232A" w:rsidRDefault="0010435B" w:rsidP="0013232A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17E80" w:rsidRPr="00B17E8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13232A" w:rsidRPr="0013232A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13232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D0D54" w:rsidRPr="002D0D54">
        <w:rPr>
          <w:b/>
          <w:color w:val="000000"/>
          <w:kern w:val="3"/>
          <w:sz w:val="24"/>
          <w:szCs w:val="24"/>
          <w:lang w:eastAsia="zh-CN" w:bidi="hi-IN"/>
        </w:rPr>
        <w:t>7 610 000,00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разработка ПСД не более </w:t>
      </w:r>
      <w:r w:rsidR="002D0D54" w:rsidRPr="002D0D54">
        <w:rPr>
          <w:b/>
          <w:bCs/>
          <w:color w:val="000000"/>
          <w:kern w:val="3"/>
          <w:sz w:val="24"/>
          <w:szCs w:val="24"/>
          <w:lang w:eastAsia="zh-CN" w:bidi="hi-IN"/>
        </w:rPr>
        <w:t>152 200,00</w:t>
      </w:r>
      <w:r w:rsidR="002D0D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D0D54" w:rsidRPr="002D0D54">
        <w:rPr>
          <w:b/>
          <w:bCs/>
          <w:color w:val="000000"/>
          <w:kern w:val="3"/>
          <w:sz w:val="24"/>
          <w:szCs w:val="24"/>
          <w:lang w:eastAsia="zh-CN" w:bidi="hi-IN"/>
        </w:rPr>
        <w:t>114 150,00</w:t>
      </w:r>
      <w:r w:rsidR="002D0D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232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3268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0D5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17E80"/>
    <w:rsid w:val="00B47231"/>
    <w:rsid w:val="00B561F4"/>
    <w:rsid w:val="00B56B77"/>
    <w:rsid w:val="00B714CD"/>
    <w:rsid w:val="00B856A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231BE-9BAB-4A30-AEF0-282F800D7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27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41</cp:revision>
  <cp:lastPrinted>2023-02-01T06:27:00Z</cp:lastPrinted>
  <dcterms:created xsi:type="dcterms:W3CDTF">2024-06-18T11:39:00Z</dcterms:created>
  <dcterms:modified xsi:type="dcterms:W3CDTF">2024-07-01T06:52:00Z</dcterms:modified>
</cp:coreProperties>
</file>